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EF3E7" w14:textId="6678B172" w:rsidR="00244A99" w:rsidRDefault="00244A99" w:rsidP="004F7D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de LEGH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d.ca.1422)</w:t>
      </w:r>
    </w:p>
    <w:p w14:paraId="05B231D9" w14:textId="77777777" w:rsidR="00244A99" w:rsidRDefault="00244A99" w:rsidP="004F7D11">
      <w:pPr>
        <w:pStyle w:val="NoSpacing"/>
        <w:rPr>
          <w:rFonts w:cs="Times New Roman"/>
          <w:szCs w:val="24"/>
        </w:rPr>
      </w:pPr>
    </w:p>
    <w:p w14:paraId="47C30FAC" w14:textId="77777777" w:rsidR="00244A99" w:rsidRDefault="00244A99" w:rsidP="004F7D11">
      <w:pPr>
        <w:pStyle w:val="NoSpacing"/>
        <w:rPr>
          <w:rFonts w:cs="Times New Roman"/>
          <w:szCs w:val="24"/>
        </w:rPr>
      </w:pPr>
    </w:p>
    <w:p w14:paraId="412EAF4D" w14:textId="549E2A5A" w:rsidR="00244A99" w:rsidRDefault="00244A99" w:rsidP="004F7D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Oct.1422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Kent.</w:t>
      </w:r>
    </w:p>
    <w:p w14:paraId="6BCF2197" w14:textId="145C9CC3" w:rsidR="00244A99" w:rsidRDefault="00244A99" w:rsidP="004F7D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1422-30 p.1)</w:t>
      </w:r>
    </w:p>
    <w:p w14:paraId="73498111" w14:textId="77777777" w:rsidR="00244A99" w:rsidRDefault="00244A99" w:rsidP="004F7D11">
      <w:pPr>
        <w:pStyle w:val="NoSpacing"/>
        <w:rPr>
          <w:rFonts w:cs="Times New Roman"/>
          <w:szCs w:val="24"/>
        </w:rPr>
      </w:pPr>
    </w:p>
    <w:p w14:paraId="4679A030" w14:textId="77777777" w:rsidR="00244A99" w:rsidRDefault="00244A99" w:rsidP="004F7D11">
      <w:pPr>
        <w:pStyle w:val="NoSpacing"/>
        <w:rPr>
          <w:rFonts w:cs="Times New Roman"/>
          <w:szCs w:val="24"/>
        </w:rPr>
      </w:pPr>
    </w:p>
    <w:p w14:paraId="6E439612" w14:textId="3D716029" w:rsidR="00244A99" w:rsidRPr="00244A99" w:rsidRDefault="00244A99" w:rsidP="004F7D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August 2023</w:t>
      </w:r>
    </w:p>
    <w:p w14:paraId="5EDCC305" w14:textId="1C1AA5D0" w:rsidR="004F7D11" w:rsidRPr="004F7D11" w:rsidRDefault="004F7D11" w:rsidP="009139A6">
      <w:pPr>
        <w:pStyle w:val="NoSpacing"/>
        <w:rPr>
          <w:rFonts w:cs="Times New Roman"/>
          <w:szCs w:val="24"/>
        </w:rPr>
      </w:pPr>
    </w:p>
    <w:sectPr w:rsidR="004F7D11" w:rsidRPr="004F7D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71E87" w14:textId="77777777" w:rsidR="00031352" w:rsidRDefault="00031352" w:rsidP="009139A6">
      <w:r>
        <w:separator/>
      </w:r>
    </w:p>
  </w:endnote>
  <w:endnote w:type="continuationSeparator" w:id="0">
    <w:p w14:paraId="012280A1" w14:textId="77777777" w:rsidR="00031352" w:rsidRDefault="0003135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5836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25FC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82CA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F6859" w14:textId="77777777" w:rsidR="00031352" w:rsidRDefault="00031352" w:rsidP="009139A6">
      <w:r>
        <w:separator/>
      </w:r>
    </w:p>
  </w:footnote>
  <w:footnote w:type="continuationSeparator" w:id="0">
    <w:p w14:paraId="131AE40F" w14:textId="77777777" w:rsidR="00031352" w:rsidRDefault="0003135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A6F7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667E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46B9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352"/>
    <w:rsid w:val="00031352"/>
    <w:rsid w:val="000666E0"/>
    <w:rsid w:val="00244A99"/>
    <w:rsid w:val="002510B7"/>
    <w:rsid w:val="00305615"/>
    <w:rsid w:val="00425243"/>
    <w:rsid w:val="00477B8B"/>
    <w:rsid w:val="004F7D11"/>
    <w:rsid w:val="005C130B"/>
    <w:rsid w:val="0069594A"/>
    <w:rsid w:val="00826F5C"/>
    <w:rsid w:val="009139A6"/>
    <w:rsid w:val="009448BB"/>
    <w:rsid w:val="00947624"/>
    <w:rsid w:val="00A3176C"/>
    <w:rsid w:val="00AE65F8"/>
    <w:rsid w:val="00AF0233"/>
    <w:rsid w:val="00AF624F"/>
    <w:rsid w:val="00B13792"/>
    <w:rsid w:val="00B72AA4"/>
    <w:rsid w:val="00BA00AB"/>
    <w:rsid w:val="00CB4ED9"/>
    <w:rsid w:val="00E14DC3"/>
    <w:rsid w:val="00EB3209"/>
    <w:rsid w:val="00F00E85"/>
    <w:rsid w:val="00F41096"/>
    <w:rsid w:val="00F5287F"/>
    <w:rsid w:val="00FE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55183"/>
  <w15:chartTrackingRefBased/>
  <w15:docId w15:val="{D9564144-807B-467F-B9E9-C0E6D5AD9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245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2023-08-28T15:40:00Z</dcterms:created>
  <dcterms:modified xsi:type="dcterms:W3CDTF">2023-08-28T20:31:00Z</dcterms:modified>
</cp:coreProperties>
</file>